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24434F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DB00D25" w14:textId="77777777" w:rsidR="005D4FFF" w:rsidRPr="00A5628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3776AFEB" w:rsidR="005D4FFF" w:rsidRPr="00A5628D" w:rsidRDefault="0091212D" w:rsidP="00115AF1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5628D">
        <w:rPr>
          <w:rFonts w:ascii="Cambria" w:hAnsi="Cambria"/>
          <w:color w:val="434E7E"/>
          <w:spacing w:val="-1"/>
          <w:sz w:val="40"/>
          <w:szCs w:val="40"/>
        </w:rPr>
        <w:t>R.11</w:t>
      </w:r>
      <w:r w:rsidR="00115AF1">
        <w:rPr>
          <w:rFonts w:ascii="Cambria" w:hAnsi="Cambria"/>
          <w:color w:val="434E7E"/>
          <w:spacing w:val="-1"/>
          <w:sz w:val="40"/>
          <w:szCs w:val="40"/>
        </w:rPr>
        <w:tab/>
      </w:r>
      <w:r w:rsidRPr="00A5628D">
        <w:rPr>
          <w:rFonts w:ascii="Cambria" w:hAnsi="Cambria"/>
          <w:color w:val="434E7E"/>
          <w:spacing w:val="-1"/>
          <w:sz w:val="40"/>
          <w:szCs w:val="40"/>
        </w:rPr>
        <w:t>Establish additional recycling services</w:t>
      </w:r>
    </w:p>
    <w:p w14:paraId="5F5EAB30" w14:textId="1148A088" w:rsidR="00AA1BA9" w:rsidRPr="00A5628D" w:rsidRDefault="00DA71BB" w:rsidP="00634BD1">
      <w:pPr>
        <w:spacing w:before="120" w:line="259" w:lineRule="auto"/>
        <w:rPr>
          <w:rFonts w:ascii="Cambria" w:hAnsi="Cambria"/>
          <w:iCs/>
          <w:color w:val="B31983"/>
        </w:rPr>
      </w:pPr>
      <w:r w:rsidRPr="00A5628D">
        <w:rPr>
          <w:rFonts w:ascii="Cambria" w:hAnsi="Cambria"/>
          <w:iCs/>
          <w:color w:val="B31983"/>
        </w:rPr>
        <w:t>Other recycling services are becoming more available and accessible. Examples include:</w:t>
      </w:r>
    </w:p>
    <w:p w14:paraId="50ABA068" w14:textId="77777777" w:rsidR="00DA71BB" w:rsidRPr="00A5628D" w:rsidRDefault="00DA71BB" w:rsidP="00DA71BB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A5628D">
        <w:rPr>
          <w:rFonts w:ascii="Cambria" w:eastAsia="Arial" w:hAnsi="Cambria" w:cs="Arial"/>
          <w:iCs/>
          <w:color w:val="B31983"/>
        </w:rPr>
        <w:t>Composting</w:t>
      </w:r>
    </w:p>
    <w:p w14:paraId="633590F8" w14:textId="77777777" w:rsidR="00DA71BB" w:rsidRPr="00A5628D" w:rsidRDefault="00DA71BB" w:rsidP="00DA71BB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A5628D">
        <w:rPr>
          <w:rFonts w:ascii="Cambria" w:eastAsia="Arial" w:hAnsi="Cambria" w:cs="Arial"/>
          <w:iCs/>
          <w:color w:val="B31983"/>
        </w:rPr>
        <w:t>Grease or cooking oil recycling</w:t>
      </w:r>
    </w:p>
    <w:p w14:paraId="1907561C" w14:textId="77777777" w:rsidR="00DA71BB" w:rsidRPr="00A5628D" w:rsidRDefault="00DA71BB" w:rsidP="00DA71BB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A5628D">
        <w:rPr>
          <w:rFonts w:ascii="Cambria" w:eastAsia="Arial" w:hAnsi="Cambria" w:cs="Arial"/>
          <w:iCs/>
          <w:color w:val="B31983"/>
        </w:rPr>
        <w:t>Carpet or tile recycling</w:t>
      </w:r>
    </w:p>
    <w:p w14:paraId="497F25BF" w14:textId="77777777" w:rsidR="00DA71BB" w:rsidRPr="00A5628D" w:rsidRDefault="00DA71BB" w:rsidP="00DA71BB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proofErr w:type="gramStart"/>
      <w:r w:rsidRPr="00A5628D">
        <w:rPr>
          <w:rFonts w:ascii="Cambria" w:eastAsia="Arial" w:hAnsi="Cambria" w:cs="Arial"/>
          <w:iCs/>
          <w:color w:val="B31983"/>
        </w:rPr>
        <w:t>Other</w:t>
      </w:r>
      <w:proofErr w:type="gramEnd"/>
      <w:r w:rsidRPr="00A5628D">
        <w:rPr>
          <w:rFonts w:ascii="Cambria" w:eastAsia="Arial" w:hAnsi="Cambria" w:cs="Arial"/>
          <w:iCs/>
          <w:color w:val="B31983"/>
        </w:rPr>
        <w:t xml:space="preserve"> vendor takeback program</w:t>
      </w:r>
    </w:p>
    <w:p w14:paraId="2A432BD1" w14:textId="73A16174" w:rsidR="00DA71BB" w:rsidRPr="00A5628D" w:rsidRDefault="00DA71BB" w:rsidP="00634BD1">
      <w:pPr>
        <w:spacing w:before="240" w:line="259" w:lineRule="auto"/>
        <w:rPr>
          <w:rFonts w:ascii="Cambria" w:eastAsia="Arial" w:hAnsi="Cambria" w:cs="Arial"/>
          <w:iCs/>
          <w:color w:val="B31983"/>
        </w:rPr>
      </w:pPr>
      <w:r w:rsidRPr="00A5628D">
        <w:rPr>
          <w:rFonts w:ascii="Cambria" w:eastAsia="Arial" w:hAnsi="Cambria" w:cs="Arial"/>
          <w:iCs/>
          <w:color w:val="434E7E"/>
        </w:rPr>
        <w:t>Important note:</w:t>
      </w:r>
      <w:r w:rsidRPr="00A5628D">
        <w:rPr>
          <w:rFonts w:ascii="Cambria" w:eastAsia="Arial" w:hAnsi="Cambria" w:cs="Arial"/>
          <w:iCs/>
          <w:color w:val="B31983"/>
        </w:rPr>
        <w:t xml:space="preserve"> You may not claim these points for recycling covered by other CSP activities. For example, e-waste, batteries, light bulbs, and bulk items are covered under R.4, so you may not claim these activity points for recycling those items.</w:t>
      </w:r>
    </w:p>
    <w:p w14:paraId="154E3058" w14:textId="7D5FF901" w:rsidR="00DA71BB" w:rsidRPr="00A5628D" w:rsidRDefault="00DA71BB" w:rsidP="00634BD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A5628D">
        <w:rPr>
          <w:rFonts w:ascii="Cambria" w:eastAsia="Arial" w:hAnsi="Cambria" w:cs="Arial"/>
          <w:iCs/>
          <w:color w:val="B31983"/>
        </w:rPr>
        <w:t>To earn these points, establish a qualified recycling service, and answer the questions. If the property already has an additional service such as composting or cooking oil recycling, you may claim the points.</w:t>
      </w:r>
    </w:p>
    <w:p w14:paraId="4DDA445A" w14:textId="4DE6E1B6" w:rsidR="00AA1BA9" w:rsidRPr="00A5628D" w:rsidRDefault="00DA71BB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A5628D">
        <w:rPr>
          <w:rFonts w:ascii="Cambria" w:hAnsi="Cambria"/>
          <w:color w:val="414042"/>
        </w:rPr>
        <w:t>What additional service did the property have or did you establish?</w:t>
      </w:r>
    </w:p>
    <w:p w14:paraId="74B98D8C" w14:textId="5C8D0B50" w:rsidR="00010012" w:rsidRPr="00A5628D" w:rsidRDefault="00115AF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2092CE8" wp14:editId="520C779B">
                <wp:extent cx="6115230" cy="264795"/>
                <wp:effectExtent l="0" t="0" r="19050" b="2159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23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262F7" w14:textId="77777777" w:rsidR="00010012" w:rsidRPr="00A5628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092CE8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81.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" strokecolor="#d9d9d9">
                <v:textbox style="mso-fit-shape-to-text:t">
                  <w:txbxContent>
                    <w:p w14:paraId="676262F7" w14:textId="77777777" w:rsidR="00010012" w:rsidRPr="00A5628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A63040" w14:textId="7BE2239D" w:rsidR="00010012" w:rsidRPr="00A5628D" w:rsidRDefault="00DA71BB" w:rsidP="00634BD1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5628D">
        <w:rPr>
          <w:rFonts w:ascii="Cambria" w:hAnsi="Cambria"/>
          <w:color w:val="414042"/>
        </w:rPr>
        <w:t>Describe the service, including the service provider, how it works, and the rate at which the service is used.</w:t>
      </w:r>
    </w:p>
    <w:p w14:paraId="652EF4EC" w14:textId="34101546" w:rsidR="00010012" w:rsidRPr="00A5628D" w:rsidRDefault="00115AF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50C83F1" wp14:editId="76404309">
                <wp:extent cx="6132483" cy="264795"/>
                <wp:effectExtent l="0" t="0" r="20955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2483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DA00F" w14:textId="77777777" w:rsidR="00010012" w:rsidRPr="00A5628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0C83F1" id="Text Box 2" o:spid="_x0000_s1027" type="#_x0000_t202" style="width:482.8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" strokecolor="#d9d9d9">
                <v:textbox style="mso-fit-shape-to-text:t">
                  <w:txbxContent>
                    <w:p w14:paraId="539DA00F" w14:textId="77777777" w:rsidR="00010012" w:rsidRPr="00A5628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D4FFF6" w14:textId="77777777" w:rsidR="00010012" w:rsidRPr="00A5628D" w:rsidRDefault="00010012" w:rsidP="00634BD1">
      <w:pPr>
        <w:pStyle w:val="BodyText"/>
        <w:spacing w:before="480"/>
        <w:ind w:left="0" w:firstLine="0"/>
        <w:rPr>
          <w:rFonts w:ascii="Cambria" w:hAnsi="Cambria"/>
          <w:color w:val="414042"/>
        </w:rPr>
      </w:pPr>
      <w:r w:rsidRPr="00A5628D">
        <w:rPr>
          <w:rFonts w:ascii="Cambria" w:hAnsi="Cambria"/>
          <w:color w:val="B31983"/>
        </w:rPr>
        <w:t>Alternative documentation</w:t>
      </w:r>
      <w:r w:rsidRPr="00A5628D">
        <w:rPr>
          <w:rFonts w:ascii="Cambria" w:hAnsi="Cambria"/>
          <w:color w:val="B31983"/>
        </w:rPr>
        <w:br/>
      </w:r>
      <w:r w:rsidRPr="00A5628D">
        <w:rPr>
          <w:rFonts w:ascii="Cambria" w:hAnsi="Cambria"/>
          <w:color w:val="414042"/>
        </w:rPr>
        <w:t>Instead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of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this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form,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you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may</w:t>
      </w:r>
      <w:r w:rsidRPr="00A5628D">
        <w:rPr>
          <w:rFonts w:ascii="Cambria" w:hAnsi="Cambria"/>
          <w:color w:val="414042"/>
          <w:spacing w:val="-4"/>
        </w:rPr>
        <w:t xml:space="preserve"> </w:t>
      </w:r>
      <w:r w:rsidRPr="00A5628D">
        <w:rPr>
          <w:rFonts w:ascii="Cambria" w:hAnsi="Cambria"/>
          <w:color w:val="414042"/>
        </w:rPr>
        <w:t>submit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the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following</w:t>
      </w:r>
      <w:r w:rsidRPr="00A5628D">
        <w:rPr>
          <w:rFonts w:ascii="Cambria" w:hAnsi="Cambria"/>
          <w:color w:val="414042"/>
          <w:spacing w:val="-6"/>
        </w:rPr>
        <w:t xml:space="preserve"> </w:t>
      </w:r>
      <w:r w:rsidRPr="00A5628D">
        <w:rPr>
          <w:rFonts w:ascii="Cambria" w:hAnsi="Cambria"/>
          <w:color w:val="414042"/>
        </w:rPr>
        <w:t>to</w:t>
      </w:r>
      <w:r w:rsidRPr="00A5628D">
        <w:rPr>
          <w:rFonts w:ascii="Cambria" w:hAnsi="Cambria"/>
          <w:color w:val="414042"/>
          <w:spacing w:val="-5"/>
        </w:rPr>
        <w:t xml:space="preserve"> </w:t>
      </w:r>
      <w:r w:rsidRPr="00A5628D">
        <w:rPr>
          <w:rFonts w:ascii="Cambria" w:hAnsi="Cambria"/>
          <w:color w:val="414042"/>
        </w:rPr>
        <w:t>IREM</w:t>
      </w:r>
      <w:r w:rsidR="00991AC9" w:rsidRPr="00A5628D">
        <w:rPr>
          <w:rFonts w:ascii="Cambria" w:hAnsi="Cambria"/>
          <w:color w:val="414042"/>
          <w:position w:val="6"/>
          <w:vertAlign w:val="superscript"/>
        </w:rPr>
        <w:t>®</w:t>
      </w:r>
      <w:r w:rsidRPr="00A5628D">
        <w:rPr>
          <w:rFonts w:ascii="Cambria" w:hAnsi="Cambria"/>
          <w:color w:val="414042"/>
        </w:rPr>
        <w:t>:</w:t>
      </w:r>
    </w:p>
    <w:p w14:paraId="647DA94F" w14:textId="77777777" w:rsidR="00DA71BB" w:rsidRPr="00A5628D" w:rsidRDefault="00DA71BB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A5628D">
        <w:rPr>
          <w:rFonts w:ascii="Cambria" w:hAnsi="Cambria"/>
          <w:color w:val="414042"/>
        </w:rPr>
        <w:t>Invoice from recycling service provider</w:t>
      </w:r>
    </w:p>
    <w:p w14:paraId="214B36D2" w14:textId="77777777" w:rsidR="00DA71BB" w:rsidRPr="00A5628D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A5628D">
        <w:rPr>
          <w:rFonts w:ascii="Cambria" w:hAnsi="Cambria"/>
          <w:color w:val="414042"/>
        </w:rPr>
        <w:t xml:space="preserve">Paragraph describing </w:t>
      </w:r>
      <w:r w:rsidR="00DA71BB" w:rsidRPr="00A5628D">
        <w:rPr>
          <w:rFonts w:ascii="Cambria" w:hAnsi="Cambria"/>
          <w:color w:val="414042"/>
        </w:rPr>
        <w:t>the recycling program, including service providers</w:t>
      </w:r>
    </w:p>
    <w:sectPr w:rsidR="00DA71BB" w:rsidRPr="00A5628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DA41" w14:textId="77777777" w:rsidR="00DA0106" w:rsidRDefault="00DA0106" w:rsidP="005D4FFF">
      <w:r>
        <w:separator/>
      </w:r>
    </w:p>
  </w:endnote>
  <w:endnote w:type="continuationSeparator" w:id="0">
    <w:p w14:paraId="12A950AB" w14:textId="77777777" w:rsidR="00DA0106" w:rsidRDefault="00DA010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A5628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5628D">
      <w:rPr>
        <w:rFonts w:ascii="Cambria" w:hAnsi="Cambria"/>
        <w:color w:val="414042"/>
        <w:sz w:val="18"/>
        <w:szCs w:val="18"/>
      </w:rPr>
      <w:fldChar w:fldCharType="begin"/>
    </w:r>
    <w:r w:rsidRPr="00A5628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5628D">
      <w:rPr>
        <w:rFonts w:ascii="Cambria" w:hAnsi="Cambria"/>
        <w:color w:val="414042"/>
        <w:sz w:val="18"/>
        <w:szCs w:val="18"/>
      </w:rPr>
      <w:fldChar w:fldCharType="separate"/>
    </w:r>
    <w:r w:rsidRPr="00A5628D">
      <w:rPr>
        <w:rFonts w:ascii="Cambria" w:hAnsi="Cambria"/>
        <w:noProof/>
        <w:color w:val="414042"/>
        <w:sz w:val="18"/>
        <w:szCs w:val="18"/>
      </w:rPr>
      <w:t>2</w:t>
    </w:r>
    <w:r w:rsidRPr="00A5628D">
      <w:rPr>
        <w:rFonts w:ascii="Cambria" w:hAnsi="Cambria"/>
        <w:noProof/>
        <w:color w:val="414042"/>
        <w:sz w:val="18"/>
        <w:szCs w:val="18"/>
      </w:rPr>
      <w:fldChar w:fldCharType="end"/>
    </w:r>
  </w:p>
  <w:p w14:paraId="14F7E155" w14:textId="5FAC7C1D" w:rsidR="004B3519" w:rsidRPr="00A5628D" w:rsidRDefault="00115AF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5628D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5628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4836" w14:textId="77777777" w:rsidR="00DA0106" w:rsidRDefault="00DA0106" w:rsidP="005D4FFF">
      <w:r>
        <w:separator/>
      </w:r>
    </w:p>
  </w:footnote>
  <w:footnote w:type="continuationSeparator" w:id="0">
    <w:p w14:paraId="12607589" w14:textId="77777777" w:rsidR="00DA0106" w:rsidRDefault="00DA010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7FD7" w14:textId="77777777" w:rsidR="005D4FFF" w:rsidRDefault="005D4FFF">
    <w:pPr>
      <w:pStyle w:val="Header"/>
    </w:pPr>
  </w:p>
  <w:p w14:paraId="28DF1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4B6EDFF3" w:rsidR="005D4FFF" w:rsidRDefault="00115AF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398C037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86140"/>
    <w:rsid w:val="000C6757"/>
    <w:rsid w:val="00115AF1"/>
    <w:rsid w:val="002312AF"/>
    <w:rsid w:val="002738C7"/>
    <w:rsid w:val="00285638"/>
    <w:rsid w:val="0046307E"/>
    <w:rsid w:val="004B3519"/>
    <w:rsid w:val="0050005D"/>
    <w:rsid w:val="005D4FFF"/>
    <w:rsid w:val="005E5EE1"/>
    <w:rsid w:val="00634BD1"/>
    <w:rsid w:val="007024ED"/>
    <w:rsid w:val="008F4D93"/>
    <w:rsid w:val="0091212D"/>
    <w:rsid w:val="009742CA"/>
    <w:rsid w:val="00991AC9"/>
    <w:rsid w:val="009C24C6"/>
    <w:rsid w:val="00A5628D"/>
    <w:rsid w:val="00AA1BA9"/>
    <w:rsid w:val="00C15F2C"/>
    <w:rsid w:val="00DA0106"/>
    <w:rsid w:val="00DA71BB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2021-03-03T16:22:00Z</dcterms:created>
  <dcterms:modified xsi:type="dcterms:W3CDTF">2021-08-11T14:05:00Z</dcterms:modified>
</cp:coreProperties>
</file>